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4B950A" w14:textId="77777777" w:rsidR="0067016D" w:rsidRDefault="0067016D" w:rsidP="0067016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BONDE</w:t>
      </w:r>
      <w:r>
        <w:rPr>
          <w:rFonts w:cs="Times New Roman"/>
          <w:szCs w:val="24"/>
        </w:rPr>
        <w:t xml:space="preserve">        (fl.1461)</w:t>
      </w:r>
    </w:p>
    <w:p w14:paraId="35A1A555" w14:textId="77777777" w:rsidR="0067016D" w:rsidRDefault="0067016D" w:rsidP="0067016D">
      <w:pPr>
        <w:pStyle w:val="NoSpacing"/>
        <w:rPr>
          <w:rFonts w:cs="Times New Roman"/>
          <w:szCs w:val="24"/>
        </w:rPr>
      </w:pPr>
    </w:p>
    <w:p w14:paraId="15507BBB" w14:textId="77777777" w:rsidR="0067016D" w:rsidRDefault="0067016D" w:rsidP="0067016D">
      <w:pPr>
        <w:pStyle w:val="NoSpacing"/>
        <w:rPr>
          <w:rFonts w:cs="Times New Roman"/>
          <w:szCs w:val="24"/>
        </w:rPr>
      </w:pPr>
    </w:p>
    <w:p w14:paraId="4D2CB6CB" w14:textId="77777777" w:rsidR="00142FB0" w:rsidRDefault="00142FB0" w:rsidP="00142FB0">
      <w:pPr>
        <w:pStyle w:val="NoSpacing"/>
      </w:pPr>
      <w:r>
        <w:tab/>
        <w:t>1460</w:t>
      </w:r>
      <w:r>
        <w:tab/>
        <w:t>He made a plaint of trespass against Roger Fleccher of Crowmer(q.v.).</w:t>
      </w:r>
    </w:p>
    <w:p w14:paraId="67B2B092" w14:textId="0FA53C2D" w:rsidR="00142FB0" w:rsidRPr="00142FB0" w:rsidRDefault="00142FB0" w:rsidP="0067016D">
      <w:pPr>
        <w:pStyle w:val="NoSpacing"/>
      </w:pPr>
      <w:r>
        <w:tab/>
      </w:r>
      <w:r>
        <w:tab/>
      </w:r>
      <w:r>
        <w:rPr>
          <w:rFonts w:cs="Times New Roman"/>
          <w:szCs w:val="24"/>
          <w:lang w:val="en-GB"/>
        </w:rPr>
        <w:t xml:space="preserve">( </w:t>
      </w:r>
      <w:hyperlink r:id="rId6" w:history="1">
        <w:r w:rsidRPr="000C53AA">
          <w:rPr>
            <w:rStyle w:val="Hyperlink"/>
            <w:rFonts w:cs="Times New Roman"/>
            <w:szCs w:val="24"/>
            <w:lang w:val="en-GB"/>
          </w:rPr>
          <w:t>https://waalt.uh.edu/index.php/KB27/795</w:t>
        </w:r>
      </w:hyperlink>
      <w:r>
        <w:t xml:space="preserve"> )</w:t>
      </w:r>
    </w:p>
    <w:p w14:paraId="4BA78435" w14:textId="77777777" w:rsidR="0067016D" w:rsidRDefault="0067016D" w:rsidP="0067016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1461</w:t>
      </w:r>
      <w:r>
        <w:rPr>
          <w:rFonts w:cs="Times New Roman"/>
          <w:szCs w:val="24"/>
        </w:rPr>
        <w:tab/>
        <w:t>He made a plaint of trespass against Roger Fleccher of Cromer(q.v.)</w:t>
      </w:r>
    </w:p>
    <w:p w14:paraId="7487C5D5" w14:textId="77777777" w:rsidR="0067016D" w:rsidRDefault="0067016D" w:rsidP="0067016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7" w:history="1">
        <w:r w:rsidRPr="00887363">
          <w:rPr>
            <w:rStyle w:val="Hyperlink"/>
            <w:rFonts w:cs="Times New Roman"/>
            <w:szCs w:val="24"/>
          </w:rPr>
          <w:t>https://waalt.uh.edu/index.php/KB27/799</w:t>
        </w:r>
      </w:hyperlink>
      <w:r>
        <w:rPr>
          <w:rFonts w:cs="Times New Roman"/>
          <w:szCs w:val="24"/>
        </w:rPr>
        <w:t xml:space="preserve"> )</w:t>
      </w:r>
    </w:p>
    <w:p w14:paraId="17BD81C1" w14:textId="77777777" w:rsidR="0067016D" w:rsidRDefault="0067016D" w:rsidP="0067016D">
      <w:pPr>
        <w:pStyle w:val="NoSpacing"/>
        <w:rPr>
          <w:rFonts w:cs="Times New Roman"/>
          <w:szCs w:val="24"/>
        </w:rPr>
      </w:pPr>
    </w:p>
    <w:p w14:paraId="5C2788E0" w14:textId="77777777" w:rsidR="0067016D" w:rsidRDefault="0067016D" w:rsidP="0067016D">
      <w:pPr>
        <w:pStyle w:val="NoSpacing"/>
        <w:rPr>
          <w:rFonts w:cs="Times New Roman"/>
          <w:szCs w:val="24"/>
        </w:rPr>
      </w:pPr>
    </w:p>
    <w:p w14:paraId="12E52FDE" w14:textId="70675908" w:rsidR="00BA00AB" w:rsidRDefault="0067016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September 2025</w:t>
      </w:r>
    </w:p>
    <w:p w14:paraId="5FE4E3FC" w14:textId="53EE4CAB" w:rsidR="00142FB0" w:rsidRPr="00EB3209" w:rsidRDefault="00142FB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 March 2, 2026</w:t>
      </w:r>
    </w:p>
    <w:sectPr w:rsidR="00142FB0" w:rsidRPr="00EB32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18BB4" w14:textId="77777777" w:rsidR="009F2285" w:rsidRDefault="009F2285" w:rsidP="009139A6">
      <w:r>
        <w:separator/>
      </w:r>
    </w:p>
  </w:endnote>
  <w:endnote w:type="continuationSeparator" w:id="0">
    <w:p w14:paraId="2E85936C" w14:textId="77777777" w:rsidR="009F2285" w:rsidRDefault="009F228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5CA0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3983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966B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F94D3" w14:textId="77777777" w:rsidR="009F2285" w:rsidRDefault="009F2285" w:rsidP="009139A6">
      <w:r>
        <w:separator/>
      </w:r>
    </w:p>
  </w:footnote>
  <w:footnote w:type="continuationSeparator" w:id="0">
    <w:p w14:paraId="419EBF89" w14:textId="77777777" w:rsidR="009F2285" w:rsidRDefault="009F228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8DE4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FD76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0DCB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16D"/>
    <w:rsid w:val="000666E0"/>
    <w:rsid w:val="000A2E7A"/>
    <w:rsid w:val="001307AC"/>
    <w:rsid w:val="00142FB0"/>
    <w:rsid w:val="00190DFA"/>
    <w:rsid w:val="002510B7"/>
    <w:rsid w:val="00270799"/>
    <w:rsid w:val="002737D5"/>
    <w:rsid w:val="00357E4A"/>
    <w:rsid w:val="005C130B"/>
    <w:rsid w:val="0067016D"/>
    <w:rsid w:val="00720B69"/>
    <w:rsid w:val="00826F5C"/>
    <w:rsid w:val="009139A6"/>
    <w:rsid w:val="009345A1"/>
    <w:rsid w:val="009411C2"/>
    <w:rsid w:val="009448BB"/>
    <w:rsid w:val="00946A41"/>
    <w:rsid w:val="00947624"/>
    <w:rsid w:val="009F2285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31BE5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A7848C"/>
  <w15:chartTrackingRefBased/>
  <w15:docId w15:val="{7CDFFD08-DEF2-4B3B-A1DD-EC1917241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7016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aalt.uh.edu/index.php/KB27/799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KB27/795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60</Words>
  <Characters>359</Characters>
  <Application>Microsoft Office Word</Application>
  <DocSecurity>0</DocSecurity>
  <Lines>22</Lines>
  <Paragraphs>14</Paragraphs>
  <ScaleCrop>false</ScaleCrop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2025-09-07T16:42:00Z</dcterms:created>
  <dcterms:modified xsi:type="dcterms:W3CDTF">2026-03-02T07:27:00Z</dcterms:modified>
</cp:coreProperties>
</file>